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A0557">
        <w:rPr>
          <w:rFonts w:cs="Arial"/>
          <w:b/>
          <w:caps/>
          <w:sz w:val="28"/>
          <w:szCs w:val="28"/>
        </w:rPr>
        <w:t>1308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A055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A0557">
              <w:rPr>
                <w:rFonts w:cs="Arial"/>
                <w:sz w:val="20"/>
                <w:szCs w:val="20"/>
              </w:rPr>
              <w:t>Solicita implantação de lombadas na Rua São Diego, próximo ao nº 468, no Jardim Califórnia.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A0557">
        <w:rPr>
          <w:rFonts w:cs="Arial"/>
        </w:rPr>
        <w:t>à</w:t>
      </w:r>
      <w:r w:rsidR="00AA0557" w:rsidRPr="00AA0557">
        <w:rPr>
          <w:rFonts w:cs="Arial"/>
        </w:rPr>
        <w:t xml:space="preserve"> implantação de lombadas na Rua São Diego, próximo ao nº 468, no Jardim Califórnia.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A0557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A0557" w:rsidRPr="005D429C" w:rsidRDefault="00AA055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AA0557" w:rsidRPr="00F17248" w:rsidRDefault="00AA055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E6C" w:rsidRDefault="00B50E6C">
      <w:r>
        <w:separator/>
      </w:r>
    </w:p>
  </w:endnote>
  <w:endnote w:type="continuationSeparator" w:id="0">
    <w:p w:rsidR="00B50E6C" w:rsidRDefault="00B5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E6C" w:rsidRDefault="00B50E6C">
      <w:r>
        <w:separator/>
      </w:r>
    </w:p>
  </w:footnote>
  <w:footnote w:type="continuationSeparator" w:id="0">
    <w:p w:rsidR="00B50E6C" w:rsidRDefault="00B50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60FC"/>
    <w:rsid w:val="00A46B01"/>
    <w:rsid w:val="00A844CE"/>
    <w:rsid w:val="00A92CB9"/>
    <w:rsid w:val="00AA0557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0E6C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D262B-49CD-4426-8854-20C891C7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77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2021-05-11T10:18:00Z</dcterms:created>
  <dcterms:modified xsi:type="dcterms:W3CDTF">2021-05-11T10:19:00Z</dcterms:modified>
</cp:coreProperties>
</file>